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Приложение №</w:t>
      </w:r>
      <w:r>
        <w:rPr>
          <w:rFonts w:ascii="Times New Roman" w:hAnsi="Times New Roman"/>
          <w:sz w:val="24"/>
          <w:szCs w:val="20"/>
          <w:lang w:eastAsia="ru-RU"/>
        </w:rPr>
        <w:t xml:space="preserve"> 6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3A3074" w:rsidRPr="005955C1" w:rsidRDefault="003A3074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5955C1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финансов</w:t>
      </w:r>
    </w:p>
    <w:p w:rsidR="003A3074" w:rsidRDefault="003A3074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3A3074" w:rsidRPr="00921D55" w:rsidRDefault="003A3074" w:rsidP="00041D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3A3074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Расчет размера штрафных санкций</w:t>
      </w:r>
      <w:r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1"/>
      </w:r>
    </w:p>
    <w:tbl>
      <w:tblPr>
        <w:tblpPr w:leftFromText="180" w:rightFromText="180" w:vertAnchor="text" w:horzAnchor="margin" w:tblpXSpec="center" w:tblpY="290"/>
        <w:tblW w:w="10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020"/>
        <w:gridCol w:w="1077"/>
        <w:gridCol w:w="1055"/>
        <w:gridCol w:w="624"/>
        <w:gridCol w:w="1356"/>
        <w:gridCol w:w="1440"/>
        <w:gridCol w:w="737"/>
        <w:gridCol w:w="869"/>
        <w:gridCol w:w="454"/>
        <w:gridCol w:w="567"/>
        <w:gridCol w:w="1020"/>
      </w:tblGrid>
      <w:tr w:rsidR="003A3074" w:rsidRPr="00C51718" w:rsidTr="00210DA4">
        <w:tc>
          <w:tcPr>
            <w:tcW w:w="510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020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Наиме-нование показа-теля 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7" w:type="dxa"/>
            <w:vMerge w:val="restart"/>
          </w:tcPr>
          <w:p w:rsidR="003A3074" w:rsidRPr="00921D55" w:rsidRDefault="003A3074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Наиме-нование проекта (меро-приятия)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679" w:type="dxa"/>
            <w:gridSpan w:val="2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356" w:type="dxa"/>
            <w:vMerge w:val="restart"/>
          </w:tcPr>
          <w:p w:rsidR="003A3074" w:rsidRPr="00921D55" w:rsidRDefault="003A3074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 результа-тивности (иного показателя)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440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Достигну-тое значение показателя результа-тивности (иного показателя)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5"/>
            </w:r>
          </w:p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2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Объем Субсидии, (тыс. руб.)</w:t>
            </w:r>
          </w:p>
        </w:tc>
        <w:tc>
          <w:tcPr>
            <w:tcW w:w="1021" w:type="dxa"/>
            <w:gridSpan w:val="2"/>
            <w:vMerge w:val="restart"/>
          </w:tcPr>
          <w:p w:rsidR="003A3074" w:rsidRPr="00921D55" w:rsidRDefault="003A3074" w:rsidP="00540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Коррек-тирую-щиекоэффи-циенты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6"/>
            </w:r>
          </w:p>
        </w:tc>
        <w:tc>
          <w:tcPr>
            <w:tcW w:w="1020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Размер штраф-ных санкций (тыс. руб.) (1 - гр. 7 </w:t>
            </w:r>
            <w:r w:rsidRPr="00C51718">
              <w:rPr>
                <w:rFonts w:ascii="Times New Roman" w:hAnsi="Times New Roman"/>
                <w:noProof/>
                <w:position w:val="-4"/>
                <w:sz w:val="24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ase_1_208343_2" style="width:9.75pt;height:9.75pt;visibility:visible">
                  <v:imagedata r:id="rId6" o:title=""/>
                </v:shape>
              </w:pic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гр. 6) x гр. 8 (гр. 9) x гр. 10 (гр. 11)</w:t>
            </w:r>
          </w:p>
        </w:tc>
      </w:tr>
      <w:tr w:rsidR="003A3074" w:rsidRPr="00C51718" w:rsidTr="00210DA4">
        <w:trPr>
          <w:trHeight w:val="276"/>
        </w:trPr>
        <w:tc>
          <w:tcPr>
            <w:tcW w:w="51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Наиме-нование</w:t>
            </w:r>
          </w:p>
        </w:tc>
        <w:tc>
          <w:tcPr>
            <w:tcW w:w="624" w:type="dxa"/>
            <w:vMerge w:val="restart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356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2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74" w:rsidRPr="00C51718" w:rsidTr="00210DA4">
        <w:tc>
          <w:tcPr>
            <w:tcW w:w="51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869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Израс-ходова-но Полу-чате-лем</w:t>
            </w:r>
          </w:p>
        </w:tc>
        <w:tc>
          <w:tcPr>
            <w:tcW w:w="45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K1</w:t>
            </w:r>
          </w:p>
        </w:tc>
        <w:tc>
          <w:tcPr>
            <w:tcW w:w="56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K2</w:t>
            </w:r>
          </w:p>
        </w:tc>
        <w:tc>
          <w:tcPr>
            <w:tcW w:w="1020" w:type="dxa"/>
            <w:vMerge/>
          </w:tcPr>
          <w:p w:rsidR="003A3074" w:rsidRPr="00921D55" w:rsidRDefault="003A3074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74" w:rsidRPr="00C51718" w:rsidTr="00210DA4">
        <w:tc>
          <w:tcPr>
            <w:tcW w:w="51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55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62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356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44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3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69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45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12</w:t>
            </w:r>
          </w:p>
        </w:tc>
      </w:tr>
      <w:tr w:rsidR="003A3074" w:rsidRPr="00C51718" w:rsidTr="00210DA4">
        <w:tc>
          <w:tcPr>
            <w:tcW w:w="51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55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2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56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69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5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3A3074" w:rsidRPr="00C51718" w:rsidTr="00210DA4">
        <w:tc>
          <w:tcPr>
            <w:tcW w:w="51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07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55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62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56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44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73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869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454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567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20" w:type="dxa"/>
          </w:tcPr>
          <w:p w:rsidR="003A3074" w:rsidRPr="00921D55" w:rsidRDefault="003A3074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Руководитель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(уполномоченное лицо)   _______________ _________ _____________________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                           (должность)   (подпись)   (расшифровка подписи)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Исполнитель ________________ ___________________ _____________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     (должность)                   (ФИО)                     (телефон)</w:t>
      </w:r>
    </w:p>
    <w:p w:rsidR="003A3074" w:rsidRPr="00921D55" w:rsidRDefault="003A3074" w:rsidP="000F514E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sectPr w:rsidR="003A3074" w:rsidRPr="00921D55" w:rsidSect="00915C58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074" w:rsidRDefault="003A3074" w:rsidP="0054064B">
      <w:pPr>
        <w:spacing w:after="0" w:line="240" w:lineRule="auto"/>
      </w:pPr>
      <w:r>
        <w:separator/>
      </w:r>
    </w:p>
  </w:endnote>
  <w:endnote w:type="continuationSeparator" w:id="0">
    <w:p w:rsidR="003A3074" w:rsidRDefault="003A3074" w:rsidP="0054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074" w:rsidRDefault="003A3074" w:rsidP="0054064B">
      <w:pPr>
        <w:spacing w:after="0" w:line="240" w:lineRule="auto"/>
      </w:pPr>
      <w:r>
        <w:separator/>
      </w:r>
    </w:p>
  </w:footnote>
  <w:footnote w:type="continuationSeparator" w:id="0">
    <w:p w:rsidR="003A3074" w:rsidRDefault="003A3074" w:rsidP="0054064B">
      <w:pPr>
        <w:spacing w:after="0" w:line="240" w:lineRule="auto"/>
      </w:pPr>
      <w:r>
        <w:continuationSeparator/>
      </w:r>
    </w:p>
  </w:footnote>
  <w:footnote w:id="1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Наименование показателя, указываемого в настоящей таблице, должно соответствовать наименованию показателя, указанному в графе 2 приложения № 3 к Типовой форме соглашения.</w:t>
      </w:r>
    </w:p>
  </w:footnote>
  <w:footnote w:id="3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Заполняется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</w:footnote>
  <w:footnote w:id="4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№ 3 к Типовой форме соглашения.</w:t>
      </w:r>
    </w:p>
  </w:footnote>
  <w:footnote w:id="5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№4 к Типовой форме соглашения.</w:t>
      </w:r>
    </w:p>
  </w:footnote>
  <w:footnote w:id="6">
    <w:p w:rsidR="003A3074" w:rsidRDefault="003A3074" w:rsidP="00FD637A">
      <w:pPr>
        <w:widowControl w:val="0"/>
        <w:autoSpaceDE w:val="0"/>
        <w:autoSpaceDN w:val="0"/>
        <w:spacing w:after="0" w:line="240" w:lineRule="auto"/>
        <w:jc w:val="both"/>
      </w:pPr>
      <w:r w:rsidRPr="00FD637A">
        <w:rPr>
          <w:rStyle w:val="FootnoteReference"/>
          <w:sz w:val="20"/>
          <w:szCs w:val="20"/>
        </w:rPr>
        <w:footnoteRef/>
      </w:r>
      <w:r w:rsidRPr="00FD637A">
        <w:rPr>
          <w:rFonts w:ascii="Times New Roman" w:hAnsi="Times New Roman"/>
          <w:sz w:val="20"/>
          <w:szCs w:val="20"/>
          <w:lang w:eastAsia="ru-RU"/>
        </w:rPr>
        <w:t>Заполняется при необходимости.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14E"/>
    <w:rsid w:val="00041D9B"/>
    <w:rsid w:val="000A2AEF"/>
    <w:rsid w:val="000A68F8"/>
    <w:rsid w:val="000F514E"/>
    <w:rsid w:val="00210DA4"/>
    <w:rsid w:val="003A3074"/>
    <w:rsid w:val="0054064B"/>
    <w:rsid w:val="005955C1"/>
    <w:rsid w:val="005F3537"/>
    <w:rsid w:val="006C6F97"/>
    <w:rsid w:val="00721B96"/>
    <w:rsid w:val="007F0724"/>
    <w:rsid w:val="008F6E50"/>
    <w:rsid w:val="00915C58"/>
    <w:rsid w:val="00921D55"/>
    <w:rsid w:val="00941C55"/>
    <w:rsid w:val="00A23567"/>
    <w:rsid w:val="00BA4F0C"/>
    <w:rsid w:val="00C51718"/>
    <w:rsid w:val="00EB3B3E"/>
    <w:rsid w:val="00F030D1"/>
    <w:rsid w:val="00FA6608"/>
    <w:rsid w:val="00FD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1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5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14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406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4064B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4064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186</Words>
  <Characters>1061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13</cp:revision>
  <dcterms:created xsi:type="dcterms:W3CDTF">2017-08-25T10:43:00Z</dcterms:created>
  <dcterms:modified xsi:type="dcterms:W3CDTF">2020-02-05T07:25:00Z</dcterms:modified>
</cp:coreProperties>
</file>